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34B" w:rsidRDefault="00B1334B" w:rsidP="00202C6E">
      <w:pPr>
        <w:snapToGrid w:val="0"/>
        <w:spacing w:line="5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5</w:t>
      </w:r>
    </w:p>
    <w:p w:rsidR="00B1334B" w:rsidRPr="00F80A80" w:rsidRDefault="00B1334B" w:rsidP="00F80A80">
      <w:pPr>
        <w:snapToGrid w:val="0"/>
        <w:spacing w:line="560" w:lineRule="exact"/>
        <w:jc w:val="center"/>
        <w:rPr>
          <w:rFonts w:ascii="方正小标宋简体" w:eastAsia="方正小标宋简体" w:hAnsi="Courier New"/>
          <w:sz w:val="44"/>
          <w:szCs w:val="44"/>
        </w:rPr>
      </w:pPr>
      <w:r w:rsidRPr="00F80A80">
        <w:rPr>
          <w:rFonts w:ascii="方正小标宋简体" w:eastAsia="方正小标宋简体" w:hAnsi="Courier New" w:hint="eastAsia"/>
          <w:sz w:val="44"/>
          <w:szCs w:val="44"/>
        </w:rPr>
        <w:t>广东省</w:t>
      </w:r>
      <w:r w:rsidRPr="00F80A80">
        <w:rPr>
          <w:rFonts w:ascii="方正小标宋简体" w:eastAsia="方正小标宋简体" w:hAnsi="Courier New"/>
          <w:sz w:val="44"/>
          <w:szCs w:val="44"/>
        </w:rPr>
        <w:t>2017</w:t>
      </w:r>
      <w:r w:rsidRPr="00F80A80">
        <w:rPr>
          <w:rFonts w:ascii="方正小标宋简体" w:eastAsia="方正小标宋简体" w:hAnsi="Courier New" w:hint="eastAsia"/>
          <w:sz w:val="44"/>
          <w:szCs w:val="44"/>
        </w:rPr>
        <w:t>年普通高考报名简要流程</w:t>
      </w:r>
    </w:p>
    <w:p w:rsidR="00B1334B" w:rsidRPr="00F80A80" w:rsidRDefault="00B1334B" w:rsidP="00F80A80">
      <w:pPr>
        <w:jc w:val="center"/>
        <w:rPr>
          <w:rFonts w:ascii="仿宋_GB2312" w:eastAsia="仿宋_GB2312" w:hAnsi="仿宋"/>
          <w:b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2017年普高报名简要流程" style="width:414.75pt;height:602.25pt;visibility:visible">
            <v:imagedata r:id="rId6" o:title=""/>
          </v:shape>
        </w:pict>
      </w:r>
    </w:p>
    <w:p w:rsidR="00B1334B" w:rsidRDefault="00B1334B" w:rsidP="00F80A80">
      <w:pPr>
        <w:jc w:val="center"/>
        <w:rPr>
          <w:rFonts w:ascii="仿宋_GB2312" w:eastAsia="仿宋_GB2312" w:hAnsi="仿宋"/>
          <w:b/>
          <w:noProof/>
        </w:rPr>
      </w:pPr>
      <w:r w:rsidRPr="00F80A80">
        <w:rPr>
          <w:rFonts w:ascii="仿宋_GB2312" w:eastAsia="仿宋_GB2312" w:hAnsi="仿宋" w:hint="eastAsia"/>
          <w:b/>
          <w:noProof/>
        </w:rPr>
        <w:t>备注：随迁子女高考报名具体工作流程，由各市、县根据随迁子女报考的实际制定、公布。</w:t>
      </w:r>
    </w:p>
    <w:p w:rsidR="00B1334B" w:rsidRPr="00F80A80" w:rsidRDefault="00B1334B" w:rsidP="00F80A80">
      <w:pPr>
        <w:jc w:val="center"/>
        <w:rPr>
          <w:rFonts w:ascii="仿宋_GB2312" w:eastAsia="仿宋_GB2312" w:hAnsi="仿宋"/>
          <w:b/>
          <w:noProof/>
        </w:rPr>
      </w:pPr>
    </w:p>
    <w:sectPr w:rsidR="00B1334B" w:rsidRPr="00F80A80" w:rsidSect="00ED38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74" w:bottom="1134" w:left="158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34B" w:rsidRDefault="00B1334B">
      <w:r>
        <w:separator/>
      </w:r>
    </w:p>
  </w:endnote>
  <w:endnote w:type="continuationSeparator" w:id="0">
    <w:p w:rsidR="00B1334B" w:rsidRDefault="00B13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4B" w:rsidRDefault="00B133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23</w:t>
    </w:r>
    <w:r>
      <w:rPr>
        <w:rStyle w:val="PageNumber"/>
      </w:rPr>
      <w:fldChar w:fldCharType="end"/>
    </w:r>
  </w:p>
  <w:p w:rsidR="00B1334B" w:rsidRDefault="00B1334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4B" w:rsidRDefault="00B1334B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2049" type="#_x0000_t202" style="position:absolute;margin-left:0;margin-top:0;width:9.05pt;height:10.35pt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" filled="f" stroked="f">
          <v:textbox style="mso-fit-shape-to-text:t" inset="0,0,0,0">
            <w:txbxContent>
              <w:p w:rsidR="00B1334B" w:rsidRDefault="00B1334B">
                <w:pPr>
                  <w:pStyle w:val="Footer"/>
                  <w:rPr>
                    <w:rStyle w:val="PageNumber"/>
                  </w:rPr>
                </w:pP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4B" w:rsidRDefault="00B133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34B" w:rsidRDefault="00B1334B">
      <w:r>
        <w:separator/>
      </w:r>
    </w:p>
  </w:footnote>
  <w:footnote w:type="continuationSeparator" w:id="0">
    <w:p w:rsidR="00B1334B" w:rsidRDefault="00B133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4B" w:rsidRDefault="00B1334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4B" w:rsidRDefault="00B1334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4B" w:rsidRDefault="00B1334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C6E"/>
    <w:rsid w:val="000131C4"/>
    <w:rsid w:val="00062958"/>
    <w:rsid w:val="000A0086"/>
    <w:rsid w:val="000E4D8D"/>
    <w:rsid w:val="001038B9"/>
    <w:rsid w:val="00114AD8"/>
    <w:rsid w:val="00164076"/>
    <w:rsid w:val="00194F91"/>
    <w:rsid w:val="001A6066"/>
    <w:rsid w:val="001B3399"/>
    <w:rsid w:val="001D0819"/>
    <w:rsid w:val="00202C6E"/>
    <w:rsid w:val="00253744"/>
    <w:rsid w:val="002642BC"/>
    <w:rsid w:val="0026456E"/>
    <w:rsid w:val="00271BCE"/>
    <w:rsid w:val="00271DF3"/>
    <w:rsid w:val="002D7E88"/>
    <w:rsid w:val="002F41CF"/>
    <w:rsid w:val="00324150"/>
    <w:rsid w:val="00335B68"/>
    <w:rsid w:val="00360950"/>
    <w:rsid w:val="003672DA"/>
    <w:rsid w:val="00387788"/>
    <w:rsid w:val="003E3991"/>
    <w:rsid w:val="004018A1"/>
    <w:rsid w:val="00416F8C"/>
    <w:rsid w:val="004360D4"/>
    <w:rsid w:val="00475232"/>
    <w:rsid w:val="004C2B4C"/>
    <w:rsid w:val="004C4FBC"/>
    <w:rsid w:val="004F6279"/>
    <w:rsid w:val="005A45A4"/>
    <w:rsid w:val="0064411D"/>
    <w:rsid w:val="006928B1"/>
    <w:rsid w:val="00693578"/>
    <w:rsid w:val="006D16DC"/>
    <w:rsid w:val="006D753E"/>
    <w:rsid w:val="00704809"/>
    <w:rsid w:val="007266E0"/>
    <w:rsid w:val="0073064A"/>
    <w:rsid w:val="00741B3F"/>
    <w:rsid w:val="007816A8"/>
    <w:rsid w:val="007C6078"/>
    <w:rsid w:val="00804A8E"/>
    <w:rsid w:val="00857BFB"/>
    <w:rsid w:val="008C59C7"/>
    <w:rsid w:val="008C7A98"/>
    <w:rsid w:val="008F6F2C"/>
    <w:rsid w:val="009615D1"/>
    <w:rsid w:val="00965782"/>
    <w:rsid w:val="009976BE"/>
    <w:rsid w:val="00A67C05"/>
    <w:rsid w:val="00A86669"/>
    <w:rsid w:val="00AB5795"/>
    <w:rsid w:val="00B026CE"/>
    <w:rsid w:val="00B1334B"/>
    <w:rsid w:val="00B51E0D"/>
    <w:rsid w:val="00B52A8A"/>
    <w:rsid w:val="00BB2939"/>
    <w:rsid w:val="00BD1B04"/>
    <w:rsid w:val="00C0140B"/>
    <w:rsid w:val="00C623C9"/>
    <w:rsid w:val="00C67BC4"/>
    <w:rsid w:val="00D32BDA"/>
    <w:rsid w:val="00DC7075"/>
    <w:rsid w:val="00DF2FC2"/>
    <w:rsid w:val="00E11683"/>
    <w:rsid w:val="00EB19C6"/>
    <w:rsid w:val="00ED386E"/>
    <w:rsid w:val="00EE485E"/>
    <w:rsid w:val="00F359B7"/>
    <w:rsid w:val="00F633AA"/>
    <w:rsid w:val="00F71972"/>
    <w:rsid w:val="00F80A80"/>
    <w:rsid w:val="00FD2351"/>
    <w:rsid w:val="00FE6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6E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202C6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02C6E"/>
    <w:rPr>
      <w:rFonts w:ascii="宋体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02C6E"/>
    <w:rPr>
      <w:rFonts w:ascii="宋体" w:eastAsia="宋体" w:hAnsi="Courier New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02C6E"/>
    <w:pPr>
      <w:ind w:firstLine="630"/>
    </w:pPr>
    <w:rPr>
      <w:rFonts w:eastAsia="仿宋_GB2312"/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02C6E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02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2C6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02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2C6E"/>
    <w:rPr>
      <w:rFonts w:ascii="Times New Roman" w:eastAsia="宋体" w:hAnsi="Times New Roman"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202C6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202C6E"/>
    <w:rPr>
      <w:rFonts w:ascii="Times New Roman" w:eastAsia="宋体" w:hAnsi="Times New Roman" w:cs="Times New Roman"/>
      <w:sz w:val="20"/>
      <w:szCs w:val="20"/>
    </w:rPr>
  </w:style>
  <w:style w:type="paragraph" w:customStyle="1" w:styleId="1">
    <w:name w:val="正文1"/>
    <w:basedOn w:val="Normal"/>
    <w:uiPriority w:val="99"/>
    <w:rsid w:val="00202C6E"/>
    <w:pPr>
      <w:adjustRightInd w:val="0"/>
      <w:ind w:firstLine="567"/>
      <w:textAlignment w:val="baseline"/>
    </w:pPr>
    <w:rPr>
      <w:rFonts w:eastAsia="仿宋_GB2312"/>
      <w:kern w:val="0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C7A9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7A9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</Words>
  <Characters>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lenovo</dc:creator>
  <cp:keywords/>
  <dc:description/>
  <cp:lastModifiedBy>测试主任</cp:lastModifiedBy>
  <cp:revision>4</cp:revision>
  <dcterms:created xsi:type="dcterms:W3CDTF">2016-11-25T01:47:00Z</dcterms:created>
  <dcterms:modified xsi:type="dcterms:W3CDTF">2016-11-25T01:49:00Z</dcterms:modified>
</cp:coreProperties>
</file>