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568" w:rsidRPr="001A6066" w:rsidRDefault="00583568" w:rsidP="003E3991">
      <w:pPr>
        <w:jc w:val="center"/>
        <w:rPr>
          <w:rFonts w:ascii="方正小标宋简体" w:eastAsia="方正小标宋简体" w:hAnsi="仿宋"/>
          <w:sz w:val="44"/>
          <w:szCs w:val="44"/>
        </w:rPr>
      </w:pPr>
      <w:r w:rsidRPr="001A6066">
        <w:rPr>
          <w:rFonts w:ascii="方正小标宋简体" w:eastAsia="方正小标宋简体" w:hAnsi="仿宋" w:hint="eastAsia"/>
          <w:sz w:val="44"/>
          <w:szCs w:val="44"/>
        </w:rPr>
        <w:t>广东省</w:t>
      </w:r>
      <w:r w:rsidRPr="001A6066">
        <w:rPr>
          <w:rFonts w:ascii="方正小标宋简体" w:eastAsia="方正小标宋简体" w:hAnsi="仿宋"/>
          <w:sz w:val="44"/>
          <w:szCs w:val="44"/>
        </w:rPr>
        <w:t>201</w:t>
      </w:r>
      <w:r>
        <w:rPr>
          <w:rFonts w:ascii="方正小标宋简体" w:eastAsia="方正小标宋简体" w:hAnsi="仿宋"/>
          <w:sz w:val="44"/>
          <w:szCs w:val="44"/>
        </w:rPr>
        <w:t>7</w:t>
      </w:r>
      <w:r w:rsidRPr="001A6066">
        <w:rPr>
          <w:rFonts w:ascii="方正小标宋简体" w:eastAsia="方正小标宋简体" w:hAnsi="仿宋" w:hint="eastAsia"/>
          <w:sz w:val="44"/>
          <w:szCs w:val="44"/>
        </w:rPr>
        <w:t>年普通高考报名确认流程</w:t>
      </w:r>
    </w:p>
    <w:p w:rsidR="00583568" w:rsidRDefault="00583568" w:rsidP="007B5506">
      <w:pPr>
        <w:jc w:val="center"/>
        <w:sectPr w:rsidR="00583568" w:rsidSect="003E3991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74" w:bottom="1134" w:left="1588" w:header="851" w:footer="992" w:gutter="0"/>
          <w:cols w:space="720"/>
          <w:titlePg/>
          <w:docGrid w:type="lines" w:linePitch="312"/>
        </w:sect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9" o:spid="_x0000_i1025" type="#_x0000_t75" alt="2017年普高报名确认流程" style="width:318.75pt;height:614.25pt;visibility:visible">
            <v:imagedata r:id="rId12" o:title=""/>
          </v:shape>
        </w:pict>
      </w:r>
    </w:p>
    <w:p w:rsidR="00583568" w:rsidRPr="00C623C9" w:rsidRDefault="00583568" w:rsidP="007B5506">
      <w:pPr>
        <w:snapToGrid w:val="0"/>
        <w:spacing w:line="560" w:lineRule="exact"/>
      </w:pPr>
    </w:p>
    <w:sectPr w:rsidR="00583568" w:rsidRPr="00C623C9" w:rsidSect="007B5506">
      <w:footerReference w:type="even" r:id="rId13"/>
      <w:footerReference w:type="default" r:id="rId14"/>
      <w:pgSz w:w="11906" w:h="16838"/>
      <w:pgMar w:top="1134" w:right="1474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568" w:rsidRDefault="00583568">
      <w:r>
        <w:separator/>
      </w:r>
    </w:p>
  </w:endnote>
  <w:endnote w:type="continuationSeparator" w:id="0">
    <w:p w:rsidR="00583568" w:rsidRDefault="00583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仿宋"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568" w:rsidRDefault="0058356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568" w:rsidRDefault="0058356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568" w:rsidRDefault="00583568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4" o:spid="_x0000_s2049" type="#_x0000_t202" style="position:absolute;margin-left:0;margin-top:0;width:9.05pt;height:10.35pt;z-index:251658240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" filled="f" stroked="f">
          <v:textbox style="mso-fit-shape-to-text:t" inset="0,0,0,0">
            <w:txbxContent>
              <w:p w:rsidR="00583568" w:rsidRDefault="00583568">
                <w:pPr>
                  <w:pStyle w:val="Footer"/>
                </w:pPr>
              </w:p>
            </w:txbxContent>
          </v:textbox>
          <w10:wrap anchorx="margin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568" w:rsidRDefault="0058356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23</w:t>
    </w:r>
    <w:r>
      <w:rPr>
        <w:rStyle w:val="PageNumber"/>
      </w:rPr>
      <w:fldChar w:fldCharType="end"/>
    </w:r>
  </w:p>
  <w:p w:rsidR="00583568" w:rsidRDefault="00583568">
    <w:pPr>
      <w:pStyle w:val="Foo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568" w:rsidRDefault="00583568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3" o:spid="_x0000_s2050" type="#_x0000_t202" style="position:absolute;margin-left:0;margin-top:0;width:9.05pt;height:10.35pt;z-index:251657216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" filled="f" stroked="f">
          <v:textbox style="mso-fit-shape-to-text:t" inset="0,0,0,0">
            <w:txbxContent>
              <w:p w:rsidR="00583568" w:rsidRDefault="00583568">
                <w:pPr>
                  <w:pStyle w:val="Footer"/>
                  <w:rPr>
                    <w:rStyle w:val="PageNumber"/>
                  </w:rPr>
                </w:pP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568" w:rsidRDefault="00583568">
      <w:r>
        <w:separator/>
      </w:r>
    </w:p>
  </w:footnote>
  <w:footnote w:type="continuationSeparator" w:id="0">
    <w:p w:rsidR="00583568" w:rsidRDefault="005835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568" w:rsidRDefault="0058356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568" w:rsidRDefault="00583568" w:rsidP="007B5506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568" w:rsidRDefault="0058356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2C6E"/>
    <w:rsid w:val="000131C4"/>
    <w:rsid w:val="00062958"/>
    <w:rsid w:val="000A0086"/>
    <w:rsid w:val="000E4D8D"/>
    <w:rsid w:val="001038B9"/>
    <w:rsid w:val="00114AD8"/>
    <w:rsid w:val="00164076"/>
    <w:rsid w:val="00194F91"/>
    <w:rsid w:val="001A6066"/>
    <w:rsid w:val="001B3399"/>
    <w:rsid w:val="001D0819"/>
    <w:rsid w:val="001F2878"/>
    <w:rsid w:val="00202C6E"/>
    <w:rsid w:val="00253744"/>
    <w:rsid w:val="002642BC"/>
    <w:rsid w:val="0026456E"/>
    <w:rsid w:val="00271BCE"/>
    <w:rsid w:val="00271DF3"/>
    <w:rsid w:val="002D7E88"/>
    <w:rsid w:val="002F41CF"/>
    <w:rsid w:val="00324150"/>
    <w:rsid w:val="00335B68"/>
    <w:rsid w:val="003672DA"/>
    <w:rsid w:val="00387788"/>
    <w:rsid w:val="003E3991"/>
    <w:rsid w:val="00416F8C"/>
    <w:rsid w:val="004360D4"/>
    <w:rsid w:val="00475232"/>
    <w:rsid w:val="004806D3"/>
    <w:rsid w:val="004C2B4C"/>
    <w:rsid w:val="004C2CB9"/>
    <w:rsid w:val="004C4FBC"/>
    <w:rsid w:val="004F6279"/>
    <w:rsid w:val="00583568"/>
    <w:rsid w:val="005925FC"/>
    <w:rsid w:val="005A45A4"/>
    <w:rsid w:val="0064411D"/>
    <w:rsid w:val="006928B1"/>
    <w:rsid w:val="00693578"/>
    <w:rsid w:val="006D16DC"/>
    <w:rsid w:val="00704809"/>
    <w:rsid w:val="007266E0"/>
    <w:rsid w:val="0073064A"/>
    <w:rsid w:val="00741B3F"/>
    <w:rsid w:val="007816A8"/>
    <w:rsid w:val="007B5506"/>
    <w:rsid w:val="00804A8E"/>
    <w:rsid w:val="00857BFB"/>
    <w:rsid w:val="008C21E9"/>
    <w:rsid w:val="008C59C7"/>
    <w:rsid w:val="008C7A98"/>
    <w:rsid w:val="009615D1"/>
    <w:rsid w:val="00965782"/>
    <w:rsid w:val="009976BE"/>
    <w:rsid w:val="00A67C05"/>
    <w:rsid w:val="00A86669"/>
    <w:rsid w:val="00AB5795"/>
    <w:rsid w:val="00B026CE"/>
    <w:rsid w:val="00B51E0D"/>
    <w:rsid w:val="00B52A8A"/>
    <w:rsid w:val="00BB2939"/>
    <w:rsid w:val="00BD1B04"/>
    <w:rsid w:val="00C0140B"/>
    <w:rsid w:val="00C623C9"/>
    <w:rsid w:val="00C67BC4"/>
    <w:rsid w:val="00D32BDA"/>
    <w:rsid w:val="00DC7075"/>
    <w:rsid w:val="00DF2FC2"/>
    <w:rsid w:val="00E11683"/>
    <w:rsid w:val="00EB19C6"/>
    <w:rsid w:val="00EE485E"/>
    <w:rsid w:val="00F359B7"/>
    <w:rsid w:val="00F633AA"/>
    <w:rsid w:val="00F71972"/>
    <w:rsid w:val="00F80A80"/>
    <w:rsid w:val="00FD2351"/>
    <w:rsid w:val="00FE6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Date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C6E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202C6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02C6E"/>
    <w:rPr>
      <w:rFonts w:ascii="宋体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02C6E"/>
    <w:rPr>
      <w:rFonts w:ascii="宋体" w:eastAsia="宋体" w:hAnsi="Courier New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202C6E"/>
    <w:pPr>
      <w:ind w:firstLine="630"/>
    </w:pPr>
    <w:rPr>
      <w:rFonts w:eastAsia="仿宋_GB2312"/>
      <w:sz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02C6E"/>
    <w:rPr>
      <w:rFonts w:ascii="Times New Roman" w:eastAsia="仿宋_GB2312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202C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02C6E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202C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02C6E"/>
    <w:rPr>
      <w:rFonts w:ascii="Times New Roman" w:eastAsia="宋体" w:hAnsi="Times New Roman" w:cs="Times New Roma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rsid w:val="00202C6E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locked/>
    <w:rsid w:val="00202C6E"/>
    <w:rPr>
      <w:rFonts w:ascii="Times New Roman" w:eastAsia="宋体" w:hAnsi="Times New Roman" w:cs="Times New Roman"/>
      <w:sz w:val="20"/>
      <w:szCs w:val="20"/>
    </w:rPr>
  </w:style>
  <w:style w:type="paragraph" w:customStyle="1" w:styleId="1">
    <w:name w:val="正文1"/>
    <w:basedOn w:val="Normal"/>
    <w:uiPriority w:val="99"/>
    <w:rsid w:val="00202C6E"/>
    <w:pPr>
      <w:adjustRightInd w:val="0"/>
      <w:ind w:firstLine="567"/>
      <w:textAlignment w:val="baseline"/>
    </w:pPr>
    <w:rPr>
      <w:rFonts w:eastAsia="仿宋_GB2312"/>
      <w:kern w:val="0"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8C7A9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C7A9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image" Target="media/image1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</Words>
  <Characters>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>lenovo</dc:creator>
  <cp:keywords/>
  <dc:description/>
  <cp:lastModifiedBy>测试主任</cp:lastModifiedBy>
  <cp:revision>4</cp:revision>
  <dcterms:created xsi:type="dcterms:W3CDTF">2016-11-25T01:48:00Z</dcterms:created>
  <dcterms:modified xsi:type="dcterms:W3CDTF">2016-11-25T01:48:00Z</dcterms:modified>
</cp:coreProperties>
</file>